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54D53" w14:textId="77777777" w:rsidR="008242FD" w:rsidRPr="007329A8" w:rsidRDefault="008242FD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2FA95E6F" w14:textId="50B47F46" w:rsidR="00E165E2" w:rsidRPr="008A7558" w:rsidRDefault="008A7558" w:rsidP="008A7558">
      <w:pPr>
        <w:spacing w:line="276" w:lineRule="auto"/>
        <w:rPr>
          <w:rFonts w:ascii="Calibri" w:eastAsia="Calibri" w:hAnsi="Calibri" w:cs="Calibri"/>
        </w:rPr>
      </w:pPr>
      <w:bookmarkStart w:id="0" w:name="_Hlk58313934"/>
      <w:r w:rsidRPr="008A7558">
        <w:rPr>
          <w:rFonts w:ascii="Calibri" w:eastAsia="Calibri" w:hAnsi="Calibri" w:cs="Calibri"/>
        </w:rPr>
        <w:t>METRONIK-SUSTAVI d.o.o.</w:t>
      </w:r>
      <w:bookmarkEnd w:id="0"/>
      <w:r w:rsidR="00F71F4F" w:rsidRPr="007329A8">
        <w:rPr>
          <w:rFonts w:asciiTheme="minorHAnsi" w:hAnsiTheme="minorHAnsi" w:cstheme="minorHAnsi"/>
          <w:bCs/>
        </w:rPr>
        <w:t xml:space="preserve">, </w:t>
      </w:r>
      <w:bookmarkStart w:id="1" w:name="_Hlk58313950"/>
      <w:r>
        <w:rPr>
          <w:rFonts w:ascii="Calibri" w:eastAsia="Calibri" w:hAnsi="Calibri" w:cs="Calibri"/>
        </w:rPr>
        <w:t>Zagrebačka cesta 145A, 10 000 Zagreb</w:t>
      </w:r>
      <w:bookmarkEnd w:id="1"/>
      <w:r w:rsidR="00F71F4F" w:rsidRPr="007329A8">
        <w:rPr>
          <w:rFonts w:asciiTheme="minorHAnsi" w:hAnsiTheme="minorHAnsi" w:cstheme="minorHAnsi"/>
          <w:bCs/>
        </w:rPr>
        <w:t xml:space="preserve">, OIB </w:t>
      </w:r>
      <w:r>
        <w:rPr>
          <w:rFonts w:ascii="Calibri" w:eastAsia="Calibri" w:hAnsi="Calibri" w:cs="Calibri"/>
        </w:rPr>
        <w:t>07734962300</w:t>
      </w:r>
      <w:r w:rsidR="00F71F4F" w:rsidRPr="007329A8">
        <w:rPr>
          <w:rFonts w:asciiTheme="minorHAnsi" w:hAnsiTheme="minorHAnsi" w:cstheme="minorHAnsi"/>
          <w:bCs/>
        </w:rPr>
        <w:t xml:space="preserve">, </w:t>
      </w:r>
      <w:bookmarkStart w:id="2" w:name="_Hlk98769218"/>
      <w:r w:rsidR="00F71F4F" w:rsidRPr="007329A8">
        <w:rPr>
          <w:rFonts w:asciiTheme="minorHAnsi" w:hAnsiTheme="minorHAnsi" w:cstheme="minorHAnsi"/>
          <w:bCs/>
        </w:rPr>
        <w:t xml:space="preserve">telefon: </w:t>
      </w:r>
      <w:r w:rsidRPr="008A7558">
        <w:rPr>
          <w:rFonts w:ascii="Calibri" w:eastAsia="Calibri" w:hAnsi="Calibri" w:cs="Calibri"/>
        </w:rPr>
        <w:t>+385 16185421</w:t>
      </w:r>
      <w:r w:rsidR="00F71F4F" w:rsidRPr="007329A8">
        <w:rPr>
          <w:rFonts w:asciiTheme="minorHAnsi" w:hAnsiTheme="minorHAnsi" w:cstheme="minorHAnsi"/>
          <w:bCs/>
        </w:rPr>
        <w:t xml:space="preserve">, e-mail: </w:t>
      </w:r>
      <w:bookmarkEnd w:id="2"/>
      <w:r w:rsidRPr="008A7558">
        <w:rPr>
          <w:rFonts w:ascii="Calibri" w:eastAsia="Calibri" w:hAnsi="Calibri" w:cs="Calibri"/>
          <w:sz w:val="22"/>
          <w:szCs w:val="22"/>
        </w:rPr>
        <w:t>grgica.vekić@metronik.hr</w:t>
      </w:r>
      <w:r w:rsidR="00F71F4F" w:rsidRPr="007329A8">
        <w:rPr>
          <w:rFonts w:asciiTheme="minorHAnsi" w:hAnsiTheme="minorHAnsi" w:cstheme="minorHAnsi"/>
          <w:bCs/>
        </w:rPr>
        <w:t xml:space="preserve"> zastupana po direktoru </w:t>
      </w:r>
      <w:r>
        <w:rPr>
          <w:rFonts w:asciiTheme="minorHAnsi" w:hAnsiTheme="minorHAnsi" w:cstheme="minorHAnsi"/>
          <w:bCs/>
        </w:rPr>
        <w:t>Grgica Vekić</w:t>
      </w:r>
      <w:r w:rsidR="00F71F4F" w:rsidRPr="007329A8">
        <w:rPr>
          <w:rFonts w:asciiTheme="minorHAnsi" w:hAnsiTheme="minorHAnsi" w:cstheme="minorHAnsi"/>
          <w:bCs/>
        </w:rPr>
        <w:t xml:space="preserve"> (u daljnjem tekstu: Naručitelj)</w:t>
      </w:r>
    </w:p>
    <w:p w14:paraId="6CD71F55" w14:textId="326039E9" w:rsidR="00E165E2" w:rsidRPr="007329A8" w:rsidRDefault="00CC191B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i</w:t>
      </w:r>
      <w:r w:rsidR="00105977" w:rsidRPr="007329A8">
        <w:rPr>
          <w:rFonts w:asciiTheme="minorHAnsi" w:hAnsiTheme="minorHAnsi" w:cstheme="minorHAnsi"/>
          <w:bCs/>
        </w:rPr>
        <w:t xml:space="preserve"> </w:t>
      </w:r>
    </w:p>
    <w:p w14:paraId="6A63A9E7" w14:textId="7AA9446D" w:rsidR="00CC191B" w:rsidRPr="007329A8" w:rsidRDefault="008A7558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bookmarkStart w:id="3" w:name="_Hlk32419881"/>
      <w:bookmarkStart w:id="4" w:name="_Hlk44940581"/>
      <w:bookmarkStart w:id="5" w:name="_Hlk98250026"/>
      <w:bookmarkStart w:id="6" w:name="_Hlk98250100"/>
      <w:r w:rsidRPr="008A7558">
        <w:rPr>
          <w:rFonts w:asciiTheme="minorHAnsi" w:eastAsia="Calibri" w:hAnsiTheme="minorHAnsi" w:cstheme="minorHAnsi"/>
          <w:bCs/>
          <w:i/>
          <w:iCs/>
        </w:rPr>
        <w:t>NAZIV</w:t>
      </w:r>
      <w:r w:rsidR="00F71F4F" w:rsidRPr="008A7558">
        <w:rPr>
          <w:rFonts w:asciiTheme="minorHAnsi" w:eastAsia="Calibri" w:hAnsiTheme="minorHAnsi" w:cstheme="minorHAnsi"/>
          <w:bCs/>
          <w:i/>
          <w:iCs/>
        </w:rPr>
        <w:t xml:space="preserve">, </w:t>
      </w:r>
      <w:bookmarkEnd w:id="3"/>
      <w:r w:rsidRPr="008A7558">
        <w:rPr>
          <w:rFonts w:asciiTheme="minorHAnsi" w:eastAsia="Calibri" w:hAnsiTheme="minorHAnsi" w:cstheme="minorHAnsi"/>
          <w:bCs/>
          <w:i/>
          <w:iCs/>
        </w:rPr>
        <w:t>ADRESA</w:t>
      </w:r>
      <w:r w:rsidR="00F71F4F" w:rsidRPr="008A7558">
        <w:rPr>
          <w:rFonts w:asciiTheme="minorHAnsi" w:eastAsia="Calibri" w:hAnsiTheme="minorHAnsi" w:cstheme="minorHAnsi"/>
          <w:bCs/>
          <w:i/>
          <w:iCs/>
        </w:rPr>
        <w:t xml:space="preserve">, </w:t>
      </w:r>
      <w:bookmarkEnd w:id="4"/>
      <w:bookmarkEnd w:id="5"/>
      <w:bookmarkEnd w:id="6"/>
      <w:r w:rsidR="00F71F4F" w:rsidRPr="008A7558">
        <w:rPr>
          <w:rFonts w:asciiTheme="minorHAnsi" w:hAnsiTheme="minorHAnsi" w:cstheme="minorHAnsi"/>
          <w:bCs/>
          <w:i/>
          <w:iCs/>
        </w:rPr>
        <w:t>OIB, telefon</w:t>
      </w:r>
      <w:r w:rsidRPr="008A7558">
        <w:rPr>
          <w:rFonts w:asciiTheme="minorHAnsi" w:hAnsiTheme="minorHAnsi" w:cstheme="minorHAnsi"/>
          <w:bCs/>
          <w:i/>
          <w:iCs/>
        </w:rPr>
        <w:t>,</w:t>
      </w:r>
      <w:r w:rsidR="00F71F4F" w:rsidRPr="008A7558">
        <w:rPr>
          <w:rFonts w:asciiTheme="minorHAnsi" w:hAnsiTheme="minorHAnsi" w:cstheme="minorHAnsi"/>
          <w:bCs/>
          <w:i/>
          <w:iCs/>
        </w:rPr>
        <w:t xml:space="preserve"> e-mail</w:t>
      </w:r>
      <w:r>
        <w:rPr>
          <w:rFonts w:asciiTheme="minorHAnsi" w:hAnsiTheme="minorHAnsi" w:cstheme="minorHAnsi"/>
          <w:bCs/>
        </w:rPr>
        <w:t>,</w:t>
      </w:r>
      <w:r w:rsidR="00E67863" w:rsidRPr="007329A8">
        <w:rPr>
          <w:rFonts w:asciiTheme="minorHAnsi" w:hAnsiTheme="minorHAnsi" w:cstheme="minorHAnsi"/>
          <w:bCs/>
        </w:rPr>
        <w:t xml:space="preserve"> zastupana po </w:t>
      </w:r>
      <w:r w:rsidRPr="008A7558">
        <w:rPr>
          <w:rFonts w:asciiTheme="minorHAnsi" w:hAnsiTheme="minorHAnsi" w:cstheme="minorHAnsi"/>
          <w:bCs/>
          <w:i/>
          <w:iCs/>
        </w:rPr>
        <w:t>IME I PREZIME</w:t>
      </w:r>
      <w:r w:rsidR="00CC191B" w:rsidRPr="007329A8">
        <w:rPr>
          <w:rFonts w:asciiTheme="minorHAnsi" w:hAnsiTheme="minorHAnsi" w:cstheme="minorHAnsi"/>
          <w:bCs/>
        </w:rPr>
        <w:t xml:space="preserve"> (u daljem tekstu: Isporučitelj) zaključili su sljedeći</w:t>
      </w:r>
      <w:r w:rsidR="007329A8">
        <w:rPr>
          <w:rFonts w:asciiTheme="minorHAnsi" w:hAnsiTheme="minorHAnsi" w:cstheme="minorHAnsi"/>
          <w:bCs/>
        </w:rPr>
        <w:t>:</w:t>
      </w:r>
    </w:p>
    <w:p w14:paraId="0C79F231" w14:textId="77777777" w:rsidR="009835E7" w:rsidRPr="007329A8" w:rsidRDefault="009835E7" w:rsidP="007329A8">
      <w:pPr>
        <w:tabs>
          <w:tab w:val="left" w:pos="5240"/>
        </w:tabs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ab/>
      </w:r>
    </w:p>
    <w:p w14:paraId="4AE667EC" w14:textId="77777777" w:rsidR="00107331" w:rsidRPr="007329A8" w:rsidRDefault="00107331" w:rsidP="007329A8">
      <w:pPr>
        <w:tabs>
          <w:tab w:val="left" w:pos="5240"/>
        </w:tabs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ABE2E99" w14:textId="025A1E80" w:rsidR="00E67863" w:rsidRDefault="009835E7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  <w:u w:val="single"/>
        </w:rPr>
      </w:pPr>
      <w:r w:rsidRPr="007329A8">
        <w:rPr>
          <w:rFonts w:asciiTheme="minorHAnsi" w:hAnsiTheme="minorHAnsi" w:cstheme="minorHAnsi"/>
          <w:bCs/>
          <w:u w:val="single"/>
        </w:rPr>
        <w:t xml:space="preserve">UGOVOR O </w:t>
      </w:r>
      <w:bookmarkStart w:id="7" w:name="_Hlk76121248"/>
      <w:r w:rsidR="00E97704" w:rsidRPr="007329A8">
        <w:rPr>
          <w:rFonts w:asciiTheme="minorHAnsi" w:hAnsiTheme="minorHAnsi" w:cstheme="minorHAnsi"/>
          <w:bCs/>
          <w:u w:val="single"/>
        </w:rPr>
        <w:t xml:space="preserve">ISPORUCI </w:t>
      </w:r>
      <w:bookmarkEnd w:id="7"/>
      <w:r w:rsidR="00E67863" w:rsidRPr="007329A8">
        <w:rPr>
          <w:rFonts w:asciiTheme="minorHAnsi" w:hAnsiTheme="minorHAnsi" w:cstheme="minorHAnsi"/>
          <w:bCs/>
          <w:u w:val="single"/>
        </w:rPr>
        <w:t>ROBE</w:t>
      </w:r>
      <w:r w:rsidR="007329A8" w:rsidRPr="007329A8">
        <w:rPr>
          <w:rFonts w:asciiTheme="minorHAnsi" w:hAnsiTheme="minorHAnsi" w:cstheme="minorHAnsi"/>
          <w:bCs/>
          <w:u w:val="single"/>
        </w:rPr>
        <w:t xml:space="preserve"> </w:t>
      </w:r>
      <w:r w:rsidR="008A7558">
        <w:rPr>
          <w:rFonts w:asciiTheme="minorHAnsi" w:hAnsiTheme="minorHAnsi" w:cstheme="minorHAnsi"/>
          <w:bCs/>
          <w:u w:val="single"/>
        </w:rPr>
        <w:t>–</w:t>
      </w:r>
      <w:r w:rsidR="007329A8" w:rsidRPr="007329A8">
        <w:rPr>
          <w:rFonts w:asciiTheme="minorHAnsi" w:hAnsiTheme="minorHAnsi" w:cstheme="minorHAnsi"/>
          <w:bCs/>
          <w:u w:val="single"/>
        </w:rPr>
        <w:t xml:space="preserve"> </w:t>
      </w:r>
      <w:r w:rsidR="008A7558">
        <w:rPr>
          <w:rFonts w:asciiTheme="minorHAnsi" w:hAnsiTheme="minorHAnsi" w:cstheme="minorHAnsi"/>
          <w:bCs/>
          <w:u w:val="single"/>
        </w:rPr>
        <w:t>POSLOVNOG SOFTVERA</w:t>
      </w:r>
    </w:p>
    <w:p w14:paraId="5650D623" w14:textId="56BD9D58" w:rsidR="003723BA" w:rsidRPr="007329A8" w:rsidRDefault="003723BA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  <w:u w:val="single"/>
        </w:rPr>
      </w:pPr>
      <w:r w:rsidRPr="003723BA">
        <w:rPr>
          <w:rFonts w:asciiTheme="minorHAnsi" w:hAnsiTheme="minorHAnsi" w:cstheme="minorHAnsi"/>
          <w:bCs/>
          <w:u w:val="single"/>
        </w:rPr>
        <w:t>Grupa 4: Poslovni softver koji sadrži modul za projektiranje</w:t>
      </w:r>
    </w:p>
    <w:p w14:paraId="310FE35E" w14:textId="77777777" w:rsidR="008242FD" w:rsidRPr="007329A8" w:rsidRDefault="008242FD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49925754" w14:textId="77777777" w:rsidR="009835E7" w:rsidRPr="007329A8" w:rsidRDefault="009835E7" w:rsidP="007329A8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1.</w:t>
      </w:r>
    </w:p>
    <w:p w14:paraId="0E2D049D" w14:textId="77777777" w:rsidR="00F92A14" w:rsidRPr="007329A8" w:rsidRDefault="00F92A14" w:rsidP="007329A8">
      <w:pPr>
        <w:jc w:val="both"/>
        <w:outlineLvl w:val="0"/>
        <w:rPr>
          <w:rFonts w:asciiTheme="minorHAnsi" w:hAnsiTheme="minorHAnsi" w:cstheme="minorHAnsi"/>
          <w:bCs/>
        </w:rPr>
      </w:pPr>
    </w:p>
    <w:p w14:paraId="33B86C2A" w14:textId="6E1653F6" w:rsidR="00F92A14" w:rsidRPr="008A7558" w:rsidRDefault="00F77708" w:rsidP="008A755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Naručitelj i Isporučitelj ovim ugovorom reguliraju međusobna prava i obveze u pogledu </w:t>
      </w:r>
      <w:r w:rsidR="00AB0C0E" w:rsidRPr="007329A8">
        <w:rPr>
          <w:rFonts w:asciiTheme="minorHAnsi" w:hAnsiTheme="minorHAnsi" w:cstheme="minorHAnsi"/>
          <w:bCs/>
        </w:rPr>
        <w:t>isporuke</w:t>
      </w:r>
      <w:r w:rsidR="00767B85" w:rsidRPr="007329A8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Theme="minorHAnsi" w:eastAsia="Calibri" w:hAnsiTheme="minorHAnsi" w:cstheme="minorHAnsi"/>
          <w:bCs/>
        </w:rPr>
        <w:t>Poslovnog softvera</w:t>
      </w:r>
      <w:r w:rsidR="00E67863" w:rsidRPr="007329A8">
        <w:rPr>
          <w:rFonts w:asciiTheme="minorHAnsi" w:eastAsia="Calibri" w:hAnsiTheme="minorHAnsi" w:cstheme="minorHAnsi"/>
          <w:bCs/>
        </w:rPr>
        <w:t xml:space="preserve"> koj</w:t>
      </w:r>
      <w:r w:rsidR="008A7558">
        <w:rPr>
          <w:rFonts w:asciiTheme="minorHAnsi" w:eastAsia="Calibri" w:hAnsiTheme="minorHAnsi" w:cstheme="minorHAnsi"/>
          <w:bCs/>
        </w:rPr>
        <w:t>i</w:t>
      </w:r>
      <w:r w:rsidR="00E67863" w:rsidRPr="007329A8">
        <w:rPr>
          <w:rFonts w:asciiTheme="minorHAnsi" w:eastAsia="Calibri" w:hAnsiTheme="minorHAnsi" w:cstheme="minorHAnsi"/>
          <w:bCs/>
        </w:rPr>
        <w:t xml:space="preserve"> se nabavlja u okviru projekta pod nazivom </w:t>
      </w:r>
      <w:r w:rsidR="008A7558">
        <w:rPr>
          <w:rFonts w:ascii="Calibri" w:eastAsia="Calibri" w:hAnsi="Calibri" w:cs="Calibri"/>
          <w:bCs/>
        </w:rPr>
        <w:t>M</w:t>
      </w:r>
      <w:r w:rsidR="008A7558" w:rsidRPr="008A7558">
        <w:rPr>
          <w:rFonts w:ascii="Calibri" w:eastAsia="Calibri" w:hAnsi="Calibri" w:cs="Calibri"/>
          <w:bCs/>
        </w:rPr>
        <w:t>etronik sustavi - informatička podrška poslovnim procesima</w:t>
      </w:r>
      <w:r w:rsidR="008A7558">
        <w:rPr>
          <w:rFonts w:ascii="Calibri" w:eastAsia="Calibri" w:hAnsi="Calibri" w:cs="Calibri"/>
          <w:bCs/>
        </w:rPr>
        <w:t>.</w:t>
      </w:r>
    </w:p>
    <w:p w14:paraId="451A5A34" w14:textId="77777777" w:rsidR="009835E7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2.</w:t>
      </w:r>
    </w:p>
    <w:p w14:paraId="1F0359A7" w14:textId="77777777" w:rsidR="00F92A14" w:rsidRPr="007329A8" w:rsidRDefault="00F92A14" w:rsidP="007329A8">
      <w:pPr>
        <w:jc w:val="both"/>
        <w:outlineLvl w:val="0"/>
        <w:rPr>
          <w:rFonts w:asciiTheme="minorHAnsi" w:hAnsiTheme="minorHAnsi" w:cstheme="minorHAnsi"/>
          <w:bCs/>
        </w:rPr>
      </w:pPr>
    </w:p>
    <w:p w14:paraId="6616BD7E" w14:textId="5062AEFE" w:rsidR="00EA4C57" w:rsidRDefault="00C24C9E" w:rsidP="007329A8">
      <w:pPr>
        <w:spacing w:line="276" w:lineRule="auto"/>
        <w:jc w:val="both"/>
        <w:rPr>
          <w:rFonts w:ascii="Calibri" w:eastAsia="Calibri" w:hAnsi="Calibri" w:cs="Calibri"/>
          <w:sz w:val="22"/>
          <w:szCs w:val="22"/>
        </w:rPr>
      </w:pPr>
      <w:r w:rsidRPr="007329A8">
        <w:rPr>
          <w:rFonts w:asciiTheme="minorHAnsi" w:hAnsiTheme="minorHAnsi" w:cstheme="minorHAnsi"/>
          <w:bCs/>
        </w:rPr>
        <w:t xml:space="preserve">Isporučitelj se obvezuje </w:t>
      </w:r>
      <w:r w:rsidR="00665313" w:rsidRPr="007329A8">
        <w:rPr>
          <w:rFonts w:asciiTheme="minorHAnsi" w:hAnsiTheme="minorHAnsi" w:cstheme="minorHAnsi"/>
          <w:bCs/>
        </w:rPr>
        <w:t xml:space="preserve">najkasnije </w:t>
      </w:r>
      <w:r w:rsidR="00EF04DB">
        <w:rPr>
          <w:rFonts w:asciiTheme="minorHAnsi" w:hAnsiTheme="minorHAnsi" w:cstheme="minorHAnsi"/>
          <w:bCs/>
        </w:rPr>
        <w:t>do 31.12.2022. godine</w:t>
      </w:r>
      <w:r w:rsidR="005B3C8E" w:rsidRPr="007329A8">
        <w:rPr>
          <w:rFonts w:asciiTheme="minorHAnsi" w:hAnsiTheme="minorHAnsi" w:cstheme="minorHAnsi"/>
          <w:bCs/>
        </w:rPr>
        <w:t xml:space="preserve"> </w:t>
      </w:r>
      <w:r w:rsidR="007329A8" w:rsidRPr="007329A8">
        <w:rPr>
          <w:rFonts w:asciiTheme="minorHAnsi" w:hAnsiTheme="minorHAnsi" w:cstheme="minorHAnsi"/>
          <w:bCs/>
        </w:rPr>
        <w:t xml:space="preserve">dostavom na adresu sjedišta Naručitelja; </w:t>
      </w:r>
      <w:r w:rsidR="005B3C8E" w:rsidRPr="007329A8">
        <w:rPr>
          <w:rFonts w:asciiTheme="minorHAnsi" w:hAnsiTheme="minorHAnsi" w:cstheme="minorHAnsi"/>
          <w:bCs/>
        </w:rPr>
        <w:t>isporučiti</w:t>
      </w:r>
      <w:r w:rsidR="00767B85" w:rsidRPr="007329A8">
        <w:rPr>
          <w:rFonts w:asciiTheme="minorHAnsi" w:hAnsiTheme="minorHAnsi" w:cstheme="minorHAnsi"/>
          <w:bCs/>
        </w:rPr>
        <w:t xml:space="preserve"> </w:t>
      </w:r>
      <w:r w:rsidR="007B6826" w:rsidRPr="0059649A">
        <w:rPr>
          <w:rFonts w:asciiTheme="minorHAnsi" w:hAnsiTheme="minorHAnsi" w:cstheme="minorHAnsi"/>
          <w:bCs/>
        </w:rPr>
        <w:t xml:space="preserve">Poslovni softver </w:t>
      </w:r>
      <w:r w:rsidR="0059649A" w:rsidRPr="0059649A">
        <w:rPr>
          <w:rFonts w:ascii="Calibri" w:eastAsia="Calibri" w:hAnsi="Calibri" w:cs="Calibri"/>
        </w:rPr>
        <w:t>koji sadrži modul za projektiranje</w:t>
      </w:r>
      <w:r w:rsidR="0059649A">
        <w:rPr>
          <w:rFonts w:ascii="Calibri" w:eastAsia="Calibri" w:hAnsi="Calibri" w:cs="Calibri"/>
          <w:sz w:val="22"/>
          <w:szCs w:val="22"/>
        </w:rPr>
        <w:t xml:space="preserve"> </w:t>
      </w:r>
      <w:r w:rsidR="008A7558">
        <w:rPr>
          <w:rFonts w:ascii="Calibri" w:eastAsia="Calibri" w:hAnsi="Calibri" w:cs="Calibri"/>
          <w:sz w:val="22"/>
          <w:szCs w:val="22"/>
        </w:rPr>
        <w:t>sukladno ponudi koja je sastavni dio ovog Ugovora.</w:t>
      </w:r>
    </w:p>
    <w:p w14:paraId="1EFB018B" w14:textId="77777777" w:rsidR="008A7558" w:rsidRPr="007329A8" w:rsidRDefault="008A7558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</w:p>
    <w:p w14:paraId="1170794C" w14:textId="52793F4B" w:rsidR="001709E8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Članak 3.</w:t>
      </w:r>
    </w:p>
    <w:p w14:paraId="107DF298" w14:textId="77777777" w:rsidR="00431F62" w:rsidRPr="007329A8" w:rsidRDefault="00431F62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07689EF8" w14:textId="37C4454D" w:rsidR="00EA4C57" w:rsidRPr="007329A8" w:rsidRDefault="00EA4C57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Ukupna cijena </w:t>
      </w:r>
      <w:r w:rsidR="008A7558" w:rsidRPr="0059649A">
        <w:rPr>
          <w:rFonts w:asciiTheme="minorHAnsi" w:hAnsiTheme="minorHAnsi" w:cstheme="minorHAnsi"/>
          <w:bCs/>
        </w:rPr>
        <w:t xml:space="preserve">Poslovnog softvera </w:t>
      </w:r>
      <w:r w:rsidR="0059649A" w:rsidRPr="0059649A">
        <w:rPr>
          <w:rFonts w:ascii="Calibri" w:eastAsia="Calibri" w:hAnsi="Calibri" w:cs="Calibri"/>
        </w:rPr>
        <w:t>koji sadrži modul za projektiranje</w:t>
      </w:r>
      <w:r w:rsidR="0059649A" w:rsidRPr="0059649A">
        <w:rPr>
          <w:rFonts w:ascii="Calibri" w:hAnsi="Calibri" w:cs="Calibri"/>
          <w:bCs/>
        </w:rPr>
        <w:t xml:space="preserve"> </w:t>
      </w:r>
      <w:r w:rsidRPr="007329A8">
        <w:rPr>
          <w:rFonts w:asciiTheme="minorHAnsi" w:hAnsiTheme="minorHAnsi" w:cstheme="minorHAnsi"/>
          <w:bCs/>
        </w:rPr>
        <w:t xml:space="preserve">bez PDV-a iznosi </w:t>
      </w:r>
      <w:r w:rsidR="008A7558">
        <w:rPr>
          <w:rFonts w:asciiTheme="minorHAnsi" w:hAnsiTheme="minorHAnsi" w:cstheme="minorHAnsi"/>
          <w:bCs/>
        </w:rPr>
        <w:t>XXXXXXX</w:t>
      </w:r>
      <w:r w:rsidRPr="007329A8">
        <w:rPr>
          <w:rFonts w:asciiTheme="minorHAnsi" w:hAnsiTheme="minorHAnsi" w:cstheme="minorHAnsi"/>
          <w:bCs/>
        </w:rPr>
        <w:t xml:space="preserve"> HRK (</w:t>
      </w:r>
      <w:r w:rsidR="008A7558">
        <w:rPr>
          <w:rFonts w:asciiTheme="minorHAnsi" w:hAnsiTheme="minorHAnsi" w:cstheme="minorHAnsi"/>
          <w:bCs/>
        </w:rPr>
        <w:t>slovima:</w:t>
      </w:r>
      <w:r w:rsidRPr="007329A8">
        <w:rPr>
          <w:rFonts w:asciiTheme="minorHAnsi" w:hAnsiTheme="minorHAnsi" w:cstheme="minorHAnsi"/>
          <w:bCs/>
        </w:rPr>
        <w:t>)</w:t>
      </w:r>
      <w:r w:rsidR="00F76409" w:rsidRPr="007329A8">
        <w:rPr>
          <w:rFonts w:asciiTheme="minorHAnsi" w:hAnsiTheme="minorHAnsi" w:cstheme="minorHAnsi"/>
          <w:bCs/>
        </w:rPr>
        <w:t xml:space="preserve">, </w:t>
      </w:r>
      <w:r w:rsidR="0057595E" w:rsidRPr="007329A8">
        <w:rPr>
          <w:rFonts w:asciiTheme="minorHAnsi" w:hAnsiTheme="minorHAnsi" w:cstheme="minorHAnsi"/>
          <w:bCs/>
        </w:rPr>
        <w:t>sa PDV-om</w:t>
      </w:r>
      <w:r w:rsidR="00F76409" w:rsidRPr="007329A8">
        <w:rPr>
          <w:rFonts w:asciiTheme="minorHAnsi" w:hAnsiTheme="minorHAnsi" w:cstheme="minorHAnsi"/>
          <w:bCs/>
        </w:rPr>
        <w:t xml:space="preserve"> </w:t>
      </w:r>
      <w:r w:rsidR="008A7558">
        <w:rPr>
          <w:rFonts w:asciiTheme="minorHAnsi" w:hAnsiTheme="minorHAnsi" w:cstheme="minorHAnsi"/>
          <w:bCs/>
        </w:rPr>
        <w:t>XXXXXXXX</w:t>
      </w:r>
      <w:r w:rsidR="00F76409" w:rsidRPr="007329A8">
        <w:rPr>
          <w:rFonts w:asciiTheme="minorHAnsi" w:hAnsiTheme="minorHAnsi" w:cstheme="minorHAnsi"/>
          <w:bCs/>
        </w:rPr>
        <w:t xml:space="preserve"> </w:t>
      </w:r>
      <w:r w:rsidR="0057595E" w:rsidRPr="007329A8">
        <w:rPr>
          <w:rFonts w:asciiTheme="minorHAnsi" w:hAnsiTheme="minorHAnsi" w:cstheme="minorHAnsi"/>
          <w:bCs/>
        </w:rPr>
        <w:t>HRK</w:t>
      </w:r>
      <w:r w:rsidR="00F76409" w:rsidRPr="007329A8">
        <w:rPr>
          <w:rFonts w:asciiTheme="minorHAnsi" w:hAnsiTheme="minorHAnsi" w:cstheme="minorHAnsi"/>
          <w:bCs/>
        </w:rPr>
        <w:t xml:space="preserve"> (</w:t>
      </w:r>
      <w:r w:rsidR="008A7558">
        <w:rPr>
          <w:rFonts w:asciiTheme="minorHAnsi" w:hAnsiTheme="minorHAnsi" w:cstheme="minorHAnsi"/>
          <w:bCs/>
        </w:rPr>
        <w:t>slovima:</w:t>
      </w:r>
      <w:r w:rsidR="00F76409" w:rsidRPr="007329A8">
        <w:rPr>
          <w:rFonts w:asciiTheme="minorHAnsi" w:hAnsiTheme="minorHAnsi" w:cstheme="minorHAnsi"/>
          <w:bCs/>
        </w:rPr>
        <w:t>).</w:t>
      </w:r>
    </w:p>
    <w:p w14:paraId="53A752A1" w14:textId="77777777" w:rsidR="00F76409" w:rsidRPr="007329A8" w:rsidRDefault="00F76409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77F7A059" w14:textId="517E6262" w:rsidR="00F77708" w:rsidRDefault="006B2428" w:rsidP="007329A8">
      <w:pPr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Naručitelj se </w:t>
      </w:r>
      <w:r w:rsidR="00D6348B" w:rsidRPr="007329A8">
        <w:rPr>
          <w:rFonts w:asciiTheme="minorHAnsi" w:hAnsiTheme="minorHAnsi" w:cstheme="minorHAnsi"/>
          <w:bCs/>
        </w:rPr>
        <w:t xml:space="preserve">sukladno prihvaćenoj ponudi Isporučitelja </w:t>
      </w:r>
      <w:r w:rsidRPr="007329A8">
        <w:rPr>
          <w:rFonts w:asciiTheme="minorHAnsi" w:hAnsiTheme="minorHAnsi" w:cstheme="minorHAnsi"/>
          <w:bCs/>
        </w:rPr>
        <w:t>obvezuje Isporučitelju</w:t>
      </w:r>
      <w:r w:rsidR="00D6348B" w:rsidRPr="007329A8">
        <w:rPr>
          <w:rFonts w:asciiTheme="minorHAnsi" w:hAnsiTheme="minorHAnsi" w:cstheme="minorHAnsi"/>
          <w:bCs/>
        </w:rPr>
        <w:t xml:space="preserve"> </w:t>
      </w:r>
      <w:r w:rsidRPr="007329A8">
        <w:rPr>
          <w:rFonts w:asciiTheme="minorHAnsi" w:hAnsiTheme="minorHAnsi" w:cstheme="minorHAnsi"/>
          <w:bCs/>
        </w:rPr>
        <w:t xml:space="preserve">isplatiti naknadu za </w:t>
      </w:r>
      <w:r w:rsidR="007143CF" w:rsidRPr="007329A8">
        <w:rPr>
          <w:rFonts w:asciiTheme="minorHAnsi" w:hAnsiTheme="minorHAnsi" w:cstheme="minorHAnsi"/>
          <w:bCs/>
        </w:rPr>
        <w:t>isporuku</w:t>
      </w:r>
      <w:r w:rsidR="00D6348B" w:rsidRPr="007329A8">
        <w:rPr>
          <w:rFonts w:asciiTheme="minorHAnsi" w:hAnsiTheme="minorHAnsi" w:cstheme="minorHAnsi"/>
          <w:bCs/>
        </w:rPr>
        <w:t xml:space="preserve"> </w:t>
      </w:r>
      <w:r w:rsidR="00CA397F" w:rsidRPr="007329A8">
        <w:rPr>
          <w:rFonts w:asciiTheme="minorHAnsi" w:hAnsiTheme="minorHAnsi" w:cstheme="minorHAnsi"/>
          <w:bCs/>
        </w:rPr>
        <w:t>iz čl. 1</w:t>
      </w:r>
      <w:r w:rsidR="00EA4C57" w:rsidRPr="007329A8">
        <w:rPr>
          <w:rFonts w:asciiTheme="minorHAnsi" w:hAnsiTheme="minorHAnsi" w:cstheme="minorHAnsi"/>
          <w:bCs/>
        </w:rPr>
        <w:t xml:space="preserve"> </w:t>
      </w:r>
      <w:r w:rsidR="0057595E" w:rsidRPr="007329A8">
        <w:rPr>
          <w:rFonts w:asciiTheme="minorHAnsi" w:hAnsiTheme="minorHAnsi" w:cstheme="minorHAnsi"/>
          <w:bCs/>
        </w:rPr>
        <w:t xml:space="preserve">po isporuci i ovjeri Izjave o prihvatu predmeta nabave od strane Naručitelja na poslovni račun </w:t>
      </w:r>
      <w:r w:rsidR="00431F62" w:rsidRPr="007329A8">
        <w:rPr>
          <w:rFonts w:asciiTheme="minorHAnsi" w:hAnsiTheme="minorHAnsi" w:cstheme="minorHAnsi"/>
          <w:bCs/>
        </w:rPr>
        <w:t xml:space="preserve">Isporučitelja IBAN: </w:t>
      </w:r>
      <w:r w:rsidR="008A7558">
        <w:rPr>
          <w:rFonts w:asciiTheme="minorHAnsi" w:hAnsiTheme="minorHAnsi" w:cstheme="minorHAnsi"/>
          <w:bCs/>
        </w:rPr>
        <w:t>XXXXXXXXXXXXXXXXXX</w:t>
      </w:r>
      <w:r w:rsidR="0057595E" w:rsidRPr="007329A8">
        <w:rPr>
          <w:rFonts w:asciiTheme="minorHAnsi" w:hAnsiTheme="minorHAnsi" w:cstheme="minorHAnsi"/>
          <w:bCs/>
        </w:rPr>
        <w:t>.</w:t>
      </w:r>
    </w:p>
    <w:p w14:paraId="78912E74" w14:textId="74B004B5" w:rsidR="003723BA" w:rsidRDefault="003723BA" w:rsidP="007329A8">
      <w:pPr>
        <w:jc w:val="both"/>
        <w:rPr>
          <w:rFonts w:asciiTheme="minorHAnsi" w:hAnsiTheme="minorHAnsi" w:cstheme="minorHAnsi"/>
          <w:bCs/>
        </w:rPr>
      </w:pPr>
    </w:p>
    <w:p w14:paraId="5AD7473E" w14:textId="77777777" w:rsidR="003723BA" w:rsidRPr="003723BA" w:rsidRDefault="003723BA" w:rsidP="003723BA">
      <w:pPr>
        <w:jc w:val="both"/>
        <w:rPr>
          <w:rFonts w:asciiTheme="minorHAnsi" w:hAnsiTheme="minorHAnsi" w:cstheme="minorHAnsi"/>
          <w:bCs/>
        </w:rPr>
      </w:pPr>
      <w:r w:rsidRPr="003723BA">
        <w:rPr>
          <w:rFonts w:asciiTheme="minorHAnsi" w:hAnsiTheme="minorHAnsi" w:cstheme="minorHAnsi"/>
          <w:bCs/>
        </w:rPr>
        <w:t>Rok i način plaćanja definirani su kako slijedi:</w:t>
      </w:r>
    </w:p>
    <w:p w14:paraId="0FD4FB81" w14:textId="77777777" w:rsidR="003723BA" w:rsidRPr="003723BA" w:rsidRDefault="003723BA" w:rsidP="003723BA">
      <w:pPr>
        <w:jc w:val="both"/>
        <w:rPr>
          <w:rFonts w:asciiTheme="minorHAnsi" w:hAnsiTheme="minorHAnsi" w:cstheme="minorHAnsi"/>
          <w:bCs/>
        </w:rPr>
      </w:pPr>
    </w:p>
    <w:p w14:paraId="78C13F81" w14:textId="77777777" w:rsidR="003723BA" w:rsidRPr="003723BA" w:rsidRDefault="003723BA" w:rsidP="003723BA">
      <w:pPr>
        <w:numPr>
          <w:ilvl w:val="0"/>
          <w:numId w:val="13"/>
        </w:numPr>
        <w:jc w:val="both"/>
        <w:rPr>
          <w:rFonts w:asciiTheme="minorHAnsi" w:hAnsiTheme="minorHAnsi" w:cstheme="minorHAnsi"/>
          <w:bCs/>
        </w:rPr>
      </w:pPr>
      <w:r w:rsidRPr="003723BA">
        <w:rPr>
          <w:rFonts w:asciiTheme="minorHAnsi" w:hAnsiTheme="minorHAnsi" w:cstheme="minorHAnsi"/>
          <w:bCs/>
        </w:rPr>
        <w:t xml:space="preserve">80% ugovorenog iznosa biti će plaćeno nakon isporuke Poslovnog softvera ovjerom Izjave o prihvatu temeljem računa prikladnog za plaćanje </w:t>
      </w:r>
    </w:p>
    <w:p w14:paraId="28AE282F" w14:textId="77777777" w:rsidR="003723BA" w:rsidRPr="003723BA" w:rsidRDefault="003723BA" w:rsidP="003723BA">
      <w:pPr>
        <w:numPr>
          <w:ilvl w:val="0"/>
          <w:numId w:val="13"/>
        </w:numPr>
        <w:jc w:val="both"/>
        <w:rPr>
          <w:rFonts w:asciiTheme="minorHAnsi" w:hAnsiTheme="minorHAnsi" w:cstheme="minorHAnsi"/>
          <w:bCs/>
        </w:rPr>
      </w:pPr>
      <w:r w:rsidRPr="003723BA">
        <w:rPr>
          <w:rFonts w:asciiTheme="minorHAnsi" w:hAnsiTheme="minorHAnsi" w:cstheme="minorHAnsi"/>
          <w:bCs/>
          <w:lang w:val="en-GB"/>
        </w:rPr>
        <w:t>20% u roku 15 dana nakon edukacije zaposlenika; temeljem računa prikladnog za plaćanje.</w:t>
      </w:r>
    </w:p>
    <w:p w14:paraId="1FB19B9A" w14:textId="77777777" w:rsidR="003723BA" w:rsidRPr="007329A8" w:rsidRDefault="003723BA" w:rsidP="007329A8">
      <w:pPr>
        <w:jc w:val="both"/>
        <w:rPr>
          <w:rFonts w:asciiTheme="minorHAnsi" w:hAnsiTheme="minorHAnsi" w:cstheme="minorHAnsi"/>
          <w:bCs/>
        </w:rPr>
      </w:pPr>
    </w:p>
    <w:p w14:paraId="21BFB46B" w14:textId="77777777" w:rsidR="00431F62" w:rsidRPr="007329A8" w:rsidRDefault="00431F62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723676BF" w14:textId="484EA70A" w:rsidR="009835E7" w:rsidRPr="007329A8" w:rsidRDefault="009835E7" w:rsidP="00404185">
      <w:pPr>
        <w:spacing w:line="320" w:lineRule="exact"/>
        <w:jc w:val="center"/>
        <w:outlineLvl w:val="0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Članak </w:t>
      </w:r>
      <w:r w:rsidR="008A7558">
        <w:rPr>
          <w:rFonts w:asciiTheme="minorHAnsi" w:hAnsiTheme="minorHAnsi" w:cstheme="minorHAnsi"/>
          <w:bCs/>
        </w:rPr>
        <w:t>4</w:t>
      </w:r>
      <w:r w:rsidRPr="007329A8">
        <w:rPr>
          <w:rFonts w:asciiTheme="minorHAnsi" w:hAnsiTheme="minorHAnsi" w:cstheme="minorHAnsi"/>
          <w:bCs/>
        </w:rPr>
        <w:t>.</w:t>
      </w:r>
    </w:p>
    <w:p w14:paraId="2E766A7C" w14:textId="77777777" w:rsidR="00F92A14" w:rsidRPr="007329A8" w:rsidRDefault="00F92A14" w:rsidP="007329A8">
      <w:pPr>
        <w:spacing w:line="320" w:lineRule="exact"/>
        <w:jc w:val="both"/>
        <w:outlineLvl w:val="0"/>
        <w:rPr>
          <w:rFonts w:asciiTheme="minorHAnsi" w:hAnsiTheme="minorHAnsi" w:cstheme="minorHAnsi"/>
          <w:bCs/>
        </w:rPr>
      </w:pPr>
    </w:p>
    <w:p w14:paraId="561CDB40" w14:textId="7E7DD494" w:rsidR="00E165E2" w:rsidRPr="007329A8" w:rsidRDefault="009835E7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Ovaj ugovor je sačinjen u</w:t>
      </w:r>
      <w:r w:rsidR="00665313" w:rsidRPr="007329A8">
        <w:rPr>
          <w:rFonts w:asciiTheme="minorHAnsi" w:hAnsiTheme="minorHAnsi" w:cstheme="minorHAnsi"/>
          <w:bCs/>
        </w:rPr>
        <w:t xml:space="preserve"> dva</w:t>
      </w:r>
      <w:r w:rsidRPr="007329A8">
        <w:rPr>
          <w:rFonts w:asciiTheme="minorHAnsi" w:hAnsiTheme="minorHAnsi" w:cstheme="minorHAnsi"/>
          <w:bCs/>
        </w:rPr>
        <w:t xml:space="preserve"> istovjetna </w:t>
      </w:r>
      <w:r w:rsidR="008338FB" w:rsidRPr="007329A8">
        <w:rPr>
          <w:rFonts w:asciiTheme="minorHAnsi" w:hAnsiTheme="minorHAnsi" w:cstheme="minorHAnsi"/>
          <w:bCs/>
        </w:rPr>
        <w:t>primjer</w:t>
      </w:r>
      <w:r w:rsidRPr="007329A8">
        <w:rPr>
          <w:rFonts w:asciiTheme="minorHAnsi" w:hAnsiTheme="minorHAnsi" w:cstheme="minorHAnsi"/>
          <w:bCs/>
        </w:rPr>
        <w:t xml:space="preserve">ka, </w:t>
      </w:r>
      <w:r w:rsidR="00665313" w:rsidRPr="007329A8">
        <w:rPr>
          <w:rFonts w:asciiTheme="minorHAnsi" w:hAnsiTheme="minorHAnsi" w:cstheme="minorHAnsi"/>
          <w:bCs/>
        </w:rPr>
        <w:t>za svaku ugovornu stranu po</w:t>
      </w:r>
      <w:r w:rsidR="008B0226" w:rsidRPr="007329A8">
        <w:rPr>
          <w:rFonts w:asciiTheme="minorHAnsi" w:hAnsiTheme="minorHAnsi" w:cstheme="minorHAnsi"/>
          <w:bCs/>
        </w:rPr>
        <w:t xml:space="preserve"> </w:t>
      </w:r>
      <w:r w:rsidR="00A703C2" w:rsidRPr="007329A8">
        <w:rPr>
          <w:rFonts w:asciiTheme="minorHAnsi" w:hAnsiTheme="minorHAnsi" w:cstheme="minorHAnsi"/>
          <w:bCs/>
        </w:rPr>
        <w:t>jedan</w:t>
      </w:r>
      <w:r w:rsidR="00665313" w:rsidRPr="007329A8">
        <w:rPr>
          <w:rFonts w:asciiTheme="minorHAnsi" w:hAnsiTheme="minorHAnsi" w:cstheme="minorHAnsi"/>
          <w:bCs/>
        </w:rPr>
        <w:t>.</w:t>
      </w:r>
    </w:p>
    <w:p w14:paraId="1A1B2951" w14:textId="77777777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F0CC3D9" w14:textId="012CE0E8" w:rsidR="00D80E8B" w:rsidRPr="007329A8" w:rsidRDefault="00D80E8B" w:rsidP="00404185">
      <w:pPr>
        <w:spacing w:line="320" w:lineRule="exact"/>
        <w:jc w:val="center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Članak </w:t>
      </w:r>
      <w:r w:rsidR="008A7558">
        <w:rPr>
          <w:rFonts w:asciiTheme="minorHAnsi" w:hAnsiTheme="minorHAnsi" w:cstheme="minorHAnsi"/>
          <w:bCs/>
        </w:rPr>
        <w:t>5</w:t>
      </w:r>
      <w:r w:rsidRPr="007329A8">
        <w:rPr>
          <w:rFonts w:asciiTheme="minorHAnsi" w:hAnsiTheme="minorHAnsi" w:cstheme="minorHAnsi"/>
          <w:bCs/>
        </w:rPr>
        <w:t>.</w:t>
      </w:r>
    </w:p>
    <w:p w14:paraId="47C210E2" w14:textId="77777777" w:rsidR="00F92A14" w:rsidRPr="007329A8" w:rsidRDefault="00F92A14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B0E78A7" w14:textId="7797E1FB" w:rsidR="009835E7" w:rsidRPr="007329A8" w:rsidRDefault="009835E7" w:rsidP="007329A8">
      <w:pPr>
        <w:spacing w:line="276" w:lineRule="auto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 xml:space="preserve">U slučaju spora ugovorne strane će pokušati spor riješiti sporazumno, a ukoliko u tome ne uspiju nadležan je Općinski sud u </w:t>
      </w:r>
      <w:r w:rsidR="00F71F4F" w:rsidRPr="007329A8">
        <w:rPr>
          <w:rFonts w:asciiTheme="minorHAnsi" w:hAnsiTheme="minorHAnsi" w:cstheme="minorHAnsi"/>
          <w:bCs/>
        </w:rPr>
        <w:t>Zagrebu</w:t>
      </w:r>
      <w:r w:rsidRPr="007329A8">
        <w:rPr>
          <w:rFonts w:asciiTheme="minorHAnsi" w:hAnsiTheme="minorHAnsi" w:cstheme="minorHAnsi"/>
          <w:bCs/>
        </w:rPr>
        <w:t>.</w:t>
      </w:r>
    </w:p>
    <w:p w14:paraId="7537949A" w14:textId="2C1417D8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9E37B09" w14:textId="46F3B946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508468EA" w14:textId="02B9C8CF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2C59519E" w14:textId="799CD883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12B20B0" w14:textId="3E91C698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97C9A12" w14:textId="3C2F911C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07DEC0A8" w14:textId="77777777" w:rsidR="00E165E2" w:rsidRPr="007329A8" w:rsidRDefault="00E165E2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704CD48C" w14:textId="77777777" w:rsidR="00701D8A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4E8301C2" w14:textId="0512910A" w:rsidR="005B3C8E" w:rsidRPr="007329A8" w:rsidRDefault="00404185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                 </w:t>
      </w:r>
      <w:r w:rsidR="005B3C8E" w:rsidRPr="007329A8">
        <w:rPr>
          <w:rFonts w:asciiTheme="minorHAnsi" w:hAnsiTheme="minorHAnsi" w:cstheme="minorHAnsi"/>
          <w:bCs/>
        </w:rPr>
        <w:t>Naručitelj</w:t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</w:r>
      <w:r w:rsidR="005B3C8E" w:rsidRPr="007329A8">
        <w:rPr>
          <w:rFonts w:asciiTheme="minorHAnsi" w:hAnsiTheme="minorHAnsi" w:cstheme="minorHAnsi"/>
          <w:bCs/>
        </w:rPr>
        <w:tab/>
        <w:t xml:space="preserve">   </w:t>
      </w:r>
      <w:r w:rsidR="00701D8A" w:rsidRPr="007329A8">
        <w:rPr>
          <w:rFonts w:asciiTheme="minorHAnsi" w:hAnsiTheme="minorHAnsi" w:cstheme="minorHAnsi"/>
          <w:bCs/>
        </w:rPr>
        <w:tab/>
      </w:r>
      <w:r w:rsidR="00701D8A" w:rsidRPr="007329A8">
        <w:rPr>
          <w:rFonts w:asciiTheme="minorHAnsi" w:hAnsiTheme="minorHAnsi" w:cstheme="minorHAnsi"/>
          <w:bCs/>
        </w:rPr>
        <w:tab/>
      </w:r>
      <w:r w:rsidR="00701D8A" w:rsidRPr="007329A8">
        <w:rPr>
          <w:rFonts w:asciiTheme="minorHAnsi" w:hAnsiTheme="minorHAnsi" w:cstheme="minorHAnsi"/>
          <w:bCs/>
        </w:rPr>
        <w:tab/>
        <w:t xml:space="preserve">   </w:t>
      </w:r>
      <w:r w:rsidR="005B3C8E" w:rsidRPr="007329A8">
        <w:rPr>
          <w:rFonts w:asciiTheme="minorHAnsi" w:hAnsiTheme="minorHAnsi" w:cstheme="minorHAnsi"/>
          <w:bCs/>
        </w:rPr>
        <w:t xml:space="preserve">  Isporučitelj</w:t>
      </w:r>
    </w:p>
    <w:p w14:paraId="12E755E8" w14:textId="77777777" w:rsidR="005B3C8E" w:rsidRPr="007329A8" w:rsidRDefault="005B3C8E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4FD7645F" w14:textId="77777777" w:rsidR="005B3C8E" w:rsidRPr="007329A8" w:rsidRDefault="005B3C8E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</w:p>
    <w:p w14:paraId="1532681B" w14:textId="77777777" w:rsidR="005B3C8E" w:rsidRPr="007329A8" w:rsidRDefault="00701D8A" w:rsidP="007329A8">
      <w:pPr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ab/>
      </w:r>
      <w:r w:rsidRPr="007329A8">
        <w:rPr>
          <w:rFonts w:asciiTheme="minorHAnsi" w:hAnsiTheme="minorHAnsi" w:cstheme="minorHAnsi"/>
          <w:bCs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22"/>
        <w:gridCol w:w="2504"/>
        <w:gridCol w:w="4041"/>
      </w:tblGrid>
      <w:tr w:rsidR="007329A8" w:rsidRPr="007329A8" w14:paraId="309B0ED3" w14:textId="77777777" w:rsidTr="00F76409">
        <w:trPr>
          <w:trHeight w:val="2054"/>
        </w:trPr>
        <w:tc>
          <w:tcPr>
            <w:tcW w:w="3638" w:type="dxa"/>
          </w:tcPr>
          <w:p w14:paraId="49D0943F" w14:textId="77777777" w:rsidR="00CF7541" w:rsidRPr="007329A8" w:rsidRDefault="00CF754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207C3947" w14:textId="724ACF79" w:rsidR="00C21588" w:rsidRPr="007329A8" w:rsidRDefault="0057595E" w:rsidP="007329A8">
            <w:pPr>
              <w:tabs>
                <w:tab w:val="center" w:pos="1440"/>
              </w:tabs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Direktor</w:t>
            </w:r>
            <w:r w:rsidR="00C21588" w:rsidRPr="007329A8">
              <w:rPr>
                <w:rFonts w:asciiTheme="minorHAnsi" w:hAnsiTheme="minorHAnsi" w:cstheme="minorHAnsi"/>
                <w:bCs/>
              </w:rPr>
              <w:t>:</w:t>
            </w:r>
            <w:r w:rsidR="00C21588" w:rsidRPr="007329A8">
              <w:rPr>
                <w:rFonts w:asciiTheme="minorHAnsi" w:hAnsiTheme="minorHAnsi" w:cstheme="minorHAnsi"/>
                <w:bCs/>
              </w:rPr>
              <w:tab/>
            </w:r>
          </w:p>
          <w:p w14:paraId="58AE1B1A" w14:textId="2DB49B28" w:rsidR="006016B7" w:rsidRPr="007329A8" w:rsidRDefault="008A7558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Grgica Vekić</w:t>
            </w:r>
          </w:p>
          <w:p w14:paraId="2A52AB22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407C0667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_______________________________</w:t>
            </w:r>
          </w:p>
          <w:p w14:paraId="710E6918" w14:textId="05A1FCE7" w:rsidR="00F76409" w:rsidRPr="007329A8" w:rsidRDefault="003723BA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Potpis</w:t>
            </w:r>
          </w:p>
          <w:p w14:paraId="50E2A917" w14:textId="77777777" w:rsidR="00F76409" w:rsidRPr="007329A8" w:rsidRDefault="00F76409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302" w:type="dxa"/>
          </w:tcPr>
          <w:p w14:paraId="227DBC70" w14:textId="77777777" w:rsidR="006016B7" w:rsidRPr="007329A8" w:rsidRDefault="006016B7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3647" w:type="dxa"/>
          </w:tcPr>
          <w:p w14:paraId="4CB2C970" w14:textId="77777777" w:rsidR="00CF7541" w:rsidRPr="007329A8" w:rsidRDefault="00CF7541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</w:p>
          <w:p w14:paraId="2CBB47DF" w14:textId="1C6BA7BB" w:rsidR="006016B7" w:rsidRDefault="003723BA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</w:rPr>
            </w:pPr>
            <w:r w:rsidRPr="003723BA">
              <w:rPr>
                <w:rFonts w:asciiTheme="minorHAnsi" w:hAnsiTheme="minorHAnsi" w:cstheme="minorHAnsi"/>
                <w:bCs/>
              </w:rPr>
              <w:t>Ovlaštena osoba za zastupanje</w:t>
            </w:r>
            <w:r w:rsidRPr="003723BA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690E6694" w14:textId="32118674" w:rsidR="003723BA" w:rsidRPr="003723BA" w:rsidRDefault="003723BA" w:rsidP="007329A8">
            <w:pPr>
              <w:spacing w:line="320" w:lineRule="exact"/>
              <w:jc w:val="both"/>
              <w:rPr>
                <w:rFonts w:asciiTheme="minorHAnsi" w:hAnsiTheme="minorHAnsi" w:cstheme="minorHAnsi"/>
                <w:bCs/>
                <w:i/>
                <w:iCs/>
              </w:rPr>
            </w:pPr>
            <w:r w:rsidRPr="003723BA">
              <w:rPr>
                <w:rFonts w:asciiTheme="minorHAnsi" w:hAnsiTheme="minorHAnsi" w:cstheme="minorHAnsi"/>
                <w:bCs/>
                <w:i/>
                <w:iCs/>
              </w:rPr>
              <w:t>Ime i prezime, funcija</w:t>
            </w:r>
          </w:p>
          <w:p w14:paraId="27C10341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32A6A99F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7329A8">
              <w:rPr>
                <w:rFonts w:asciiTheme="minorHAnsi" w:hAnsiTheme="minorHAnsi" w:cstheme="minorHAnsi"/>
                <w:bCs/>
              </w:rPr>
              <w:t>________________________________</w:t>
            </w:r>
          </w:p>
          <w:p w14:paraId="3EC60228" w14:textId="4A4687B6" w:rsidR="00F76409" w:rsidRPr="007329A8" w:rsidRDefault="003723BA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Potpis</w:t>
            </w:r>
          </w:p>
          <w:p w14:paraId="4D4D7C01" w14:textId="77777777" w:rsidR="00F76409" w:rsidRPr="007329A8" w:rsidRDefault="00F76409" w:rsidP="007329A8">
            <w:pPr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47949409" w14:textId="77777777" w:rsidR="00DA7920" w:rsidRPr="007329A8" w:rsidRDefault="00F76409" w:rsidP="007329A8">
      <w:pPr>
        <w:tabs>
          <w:tab w:val="left" w:pos="6870"/>
        </w:tabs>
        <w:spacing w:line="320" w:lineRule="exact"/>
        <w:jc w:val="both"/>
        <w:rPr>
          <w:rFonts w:asciiTheme="minorHAnsi" w:hAnsiTheme="minorHAnsi" w:cstheme="minorHAnsi"/>
          <w:bCs/>
        </w:rPr>
      </w:pPr>
      <w:r w:rsidRPr="007329A8">
        <w:rPr>
          <w:rFonts w:asciiTheme="minorHAnsi" w:hAnsiTheme="minorHAnsi" w:cstheme="minorHAnsi"/>
          <w:bCs/>
        </w:rPr>
        <w:t>Datum potpisa _________________</w:t>
      </w:r>
      <w:r w:rsidRPr="007329A8">
        <w:rPr>
          <w:rFonts w:asciiTheme="minorHAnsi" w:hAnsiTheme="minorHAnsi" w:cstheme="minorHAnsi"/>
          <w:bCs/>
        </w:rPr>
        <w:tab/>
        <w:t>Datum potpisa__________________</w:t>
      </w:r>
    </w:p>
    <w:p w14:paraId="29FFFFE0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5D080FB6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194FA312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1F2F96DF" w14:textId="77777777" w:rsidR="00DA7920" w:rsidRPr="007329A8" w:rsidRDefault="00DA7920" w:rsidP="007329A8">
      <w:pPr>
        <w:jc w:val="both"/>
        <w:rPr>
          <w:rFonts w:asciiTheme="minorHAnsi" w:hAnsiTheme="minorHAnsi" w:cstheme="minorHAnsi"/>
          <w:bCs/>
        </w:rPr>
      </w:pPr>
    </w:p>
    <w:p w14:paraId="2C32A7E6" w14:textId="77777777" w:rsidR="009835E7" w:rsidRPr="007329A8" w:rsidRDefault="009835E7" w:rsidP="007329A8">
      <w:pPr>
        <w:jc w:val="both"/>
        <w:rPr>
          <w:rFonts w:asciiTheme="minorHAnsi" w:hAnsiTheme="minorHAnsi" w:cstheme="minorHAnsi"/>
          <w:bCs/>
        </w:rPr>
      </w:pPr>
    </w:p>
    <w:sectPr w:rsidR="009835E7" w:rsidRPr="007329A8" w:rsidSect="00701D8A">
      <w:footerReference w:type="default" r:id="rId8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39126" w14:textId="77777777" w:rsidR="00A13EB1" w:rsidRDefault="00A13EB1">
      <w:r>
        <w:separator/>
      </w:r>
    </w:p>
  </w:endnote>
  <w:endnote w:type="continuationSeparator" w:id="0">
    <w:p w14:paraId="6F704D41" w14:textId="77777777" w:rsidR="00A13EB1" w:rsidRDefault="00A13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panose1 w:val="02040602050305020304"/>
    <w:charset w:val="EE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32FDD" w14:textId="77777777" w:rsidR="00CA397F" w:rsidRPr="00CA397F" w:rsidRDefault="00CA397F">
    <w:pPr>
      <w:pStyle w:val="Footer"/>
      <w:jc w:val="right"/>
      <w:rPr>
        <w:sz w:val="16"/>
        <w:szCs w:val="16"/>
      </w:rPr>
    </w:pPr>
    <w:r w:rsidRPr="00CA397F">
      <w:rPr>
        <w:sz w:val="16"/>
        <w:szCs w:val="16"/>
      </w:rPr>
      <w:fldChar w:fldCharType="begin"/>
    </w:r>
    <w:r w:rsidRPr="00CA397F">
      <w:rPr>
        <w:sz w:val="16"/>
        <w:szCs w:val="16"/>
      </w:rPr>
      <w:instrText xml:space="preserve"> PAGE   \* MERGEFORMAT </w:instrText>
    </w:r>
    <w:r w:rsidRPr="00CA397F">
      <w:rPr>
        <w:sz w:val="16"/>
        <w:szCs w:val="16"/>
      </w:rPr>
      <w:fldChar w:fldCharType="separate"/>
    </w:r>
    <w:r w:rsidR="00086027">
      <w:rPr>
        <w:noProof/>
        <w:sz w:val="16"/>
        <w:szCs w:val="16"/>
      </w:rPr>
      <w:t>3</w:t>
    </w:r>
    <w:r w:rsidRPr="00CA397F">
      <w:rPr>
        <w:noProof/>
        <w:sz w:val="16"/>
        <w:szCs w:val="16"/>
      </w:rPr>
      <w:fldChar w:fldCharType="end"/>
    </w:r>
  </w:p>
  <w:p w14:paraId="69EFE129" w14:textId="77777777" w:rsidR="00CA397F" w:rsidRPr="009D7FC3" w:rsidRDefault="00CA397F" w:rsidP="00CA39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3B992" w14:textId="77777777" w:rsidR="00A13EB1" w:rsidRDefault="00A13EB1">
      <w:r>
        <w:separator/>
      </w:r>
    </w:p>
  </w:footnote>
  <w:footnote w:type="continuationSeparator" w:id="0">
    <w:p w14:paraId="03F1D084" w14:textId="77777777" w:rsidR="00A13EB1" w:rsidRDefault="00A13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17A95"/>
    <w:multiLevelType w:val="hybridMultilevel"/>
    <w:tmpl w:val="DFE26F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0C22"/>
    <w:multiLevelType w:val="hybridMultilevel"/>
    <w:tmpl w:val="AE5A481E"/>
    <w:lvl w:ilvl="0" w:tplc="D4007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17802"/>
    <w:multiLevelType w:val="hybridMultilevel"/>
    <w:tmpl w:val="9FB20028"/>
    <w:lvl w:ilvl="0" w:tplc="811EC80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E176D"/>
    <w:multiLevelType w:val="hybridMultilevel"/>
    <w:tmpl w:val="AB463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54EA7"/>
    <w:multiLevelType w:val="hybridMultilevel"/>
    <w:tmpl w:val="2B0A78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374A9A"/>
    <w:multiLevelType w:val="hybridMultilevel"/>
    <w:tmpl w:val="70FC0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D11C9A"/>
    <w:multiLevelType w:val="hybridMultilevel"/>
    <w:tmpl w:val="59C652CE"/>
    <w:lvl w:ilvl="0" w:tplc="B95C8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055294"/>
    <w:multiLevelType w:val="hybridMultilevel"/>
    <w:tmpl w:val="635A105A"/>
    <w:lvl w:ilvl="0" w:tplc="D4007F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757FDC"/>
    <w:multiLevelType w:val="hybridMultilevel"/>
    <w:tmpl w:val="F1026C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B247D"/>
    <w:multiLevelType w:val="hybridMultilevel"/>
    <w:tmpl w:val="26202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F774E8"/>
    <w:multiLevelType w:val="hybridMultilevel"/>
    <w:tmpl w:val="7980A9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F153C"/>
    <w:multiLevelType w:val="hybridMultilevel"/>
    <w:tmpl w:val="C2C47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964080"/>
    <w:multiLevelType w:val="hybridMultilevel"/>
    <w:tmpl w:val="76F4FC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35727">
    <w:abstractNumId w:val="3"/>
  </w:num>
  <w:num w:numId="2" w16cid:durableId="6179386">
    <w:abstractNumId w:val="5"/>
  </w:num>
  <w:num w:numId="3" w16cid:durableId="1140997298">
    <w:abstractNumId w:val="9"/>
  </w:num>
  <w:num w:numId="4" w16cid:durableId="2089111742">
    <w:abstractNumId w:val="8"/>
  </w:num>
  <w:num w:numId="5" w16cid:durableId="25260682">
    <w:abstractNumId w:val="11"/>
  </w:num>
  <w:num w:numId="6" w16cid:durableId="1346592736">
    <w:abstractNumId w:val="4"/>
  </w:num>
  <w:num w:numId="7" w16cid:durableId="248583099">
    <w:abstractNumId w:val="10"/>
  </w:num>
  <w:num w:numId="8" w16cid:durableId="1847135937">
    <w:abstractNumId w:val="0"/>
  </w:num>
  <w:num w:numId="9" w16cid:durableId="1036540878">
    <w:abstractNumId w:val="6"/>
  </w:num>
  <w:num w:numId="10" w16cid:durableId="223879443">
    <w:abstractNumId w:val="1"/>
  </w:num>
  <w:num w:numId="11" w16cid:durableId="1100685077">
    <w:abstractNumId w:val="2"/>
  </w:num>
  <w:num w:numId="12" w16cid:durableId="1014574371">
    <w:abstractNumId w:val="7"/>
  </w:num>
  <w:num w:numId="13" w16cid:durableId="24808235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324"/>
    <w:rsid w:val="0000756F"/>
    <w:rsid w:val="000144D4"/>
    <w:rsid w:val="00024E80"/>
    <w:rsid w:val="000439E5"/>
    <w:rsid w:val="000508F8"/>
    <w:rsid w:val="00073555"/>
    <w:rsid w:val="00086027"/>
    <w:rsid w:val="00097B84"/>
    <w:rsid w:val="000C7C85"/>
    <w:rsid w:val="000D3F44"/>
    <w:rsid w:val="000F0575"/>
    <w:rsid w:val="000F2318"/>
    <w:rsid w:val="00105977"/>
    <w:rsid w:val="00107331"/>
    <w:rsid w:val="001150B6"/>
    <w:rsid w:val="00121425"/>
    <w:rsid w:val="00131D4D"/>
    <w:rsid w:val="001709E8"/>
    <w:rsid w:val="001745B2"/>
    <w:rsid w:val="00175324"/>
    <w:rsid w:val="00183C27"/>
    <w:rsid w:val="00192AF0"/>
    <w:rsid w:val="001D0CC5"/>
    <w:rsid w:val="001F648F"/>
    <w:rsid w:val="00207BFB"/>
    <w:rsid w:val="00210A33"/>
    <w:rsid w:val="002172C6"/>
    <w:rsid w:val="002C32B8"/>
    <w:rsid w:val="002D47EF"/>
    <w:rsid w:val="002E6A95"/>
    <w:rsid w:val="0033174E"/>
    <w:rsid w:val="00344383"/>
    <w:rsid w:val="00353FD1"/>
    <w:rsid w:val="00355E8E"/>
    <w:rsid w:val="0035790B"/>
    <w:rsid w:val="003723BA"/>
    <w:rsid w:val="003919FD"/>
    <w:rsid w:val="00404185"/>
    <w:rsid w:val="004266C5"/>
    <w:rsid w:val="00431F62"/>
    <w:rsid w:val="00452829"/>
    <w:rsid w:val="00453158"/>
    <w:rsid w:val="00471599"/>
    <w:rsid w:val="00471728"/>
    <w:rsid w:val="00497A36"/>
    <w:rsid w:val="004B0196"/>
    <w:rsid w:val="004B6B53"/>
    <w:rsid w:val="004E1490"/>
    <w:rsid w:val="004E24C2"/>
    <w:rsid w:val="004F2957"/>
    <w:rsid w:val="0057595E"/>
    <w:rsid w:val="00576EF8"/>
    <w:rsid w:val="0059649A"/>
    <w:rsid w:val="005A304B"/>
    <w:rsid w:val="005B3C8E"/>
    <w:rsid w:val="005C16B8"/>
    <w:rsid w:val="005F7BCC"/>
    <w:rsid w:val="006016B7"/>
    <w:rsid w:val="00606A74"/>
    <w:rsid w:val="006204EB"/>
    <w:rsid w:val="00625630"/>
    <w:rsid w:val="00654C73"/>
    <w:rsid w:val="0066064B"/>
    <w:rsid w:val="00665313"/>
    <w:rsid w:val="0069786F"/>
    <w:rsid w:val="006B2428"/>
    <w:rsid w:val="006B588A"/>
    <w:rsid w:val="006E2443"/>
    <w:rsid w:val="006E2DE7"/>
    <w:rsid w:val="00701D8A"/>
    <w:rsid w:val="00702535"/>
    <w:rsid w:val="007143CF"/>
    <w:rsid w:val="007152AF"/>
    <w:rsid w:val="007328E0"/>
    <w:rsid w:val="007329A8"/>
    <w:rsid w:val="00767B85"/>
    <w:rsid w:val="00780B26"/>
    <w:rsid w:val="007A3F2D"/>
    <w:rsid w:val="007A4105"/>
    <w:rsid w:val="007B6826"/>
    <w:rsid w:val="007B6DD1"/>
    <w:rsid w:val="007D3DF9"/>
    <w:rsid w:val="00817F1A"/>
    <w:rsid w:val="008242FD"/>
    <w:rsid w:val="008338FB"/>
    <w:rsid w:val="00833F6E"/>
    <w:rsid w:val="00850550"/>
    <w:rsid w:val="0086552B"/>
    <w:rsid w:val="008657BB"/>
    <w:rsid w:val="008A7558"/>
    <w:rsid w:val="008B0226"/>
    <w:rsid w:val="008D1D7A"/>
    <w:rsid w:val="008E512F"/>
    <w:rsid w:val="00903FEF"/>
    <w:rsid w:val="0093562C"/>
    <w:rsid w:val="009659DB"/>
    <w:rsid w:val="009835E7"/>
    <w:rsid w:val="009D7FC3"/>
    <w:rsid w:val="00A115F9"/>
    <w:rsid w:val="00A13EB1"/>
    <w:rsid w:val="00A1717F"/>
    <w:rsid w:val="00A703C2"/>
    <w:rsid w:val="00A74B02"/>
    <w:rsid w:val="00A75108"/>
    <w:rsid w:val="00A76B8D"/>
    <w:rsid w:val="00A97A8D"/>
    <w:rsid w:val="00AA19C6"/>
    <w:rsid w:val="00AA39B3"/>
    <w:rsid w:val="00AB0C0E"/>
    <w:rsid w:val="00AC34AF"/>
    <w:rsid w:val="00AF3A56"/>
    <w:rsid w:val="00B0539D"/>
    <w:rsid w:val="00B4274A"/>
    <w:rsid w:val="00B5027E"/>
    <w:rsid w:val="00B8604F"/>
    <w:rsid w:val="00BD7E27"/>
    <w:rsid w:val="00BE3FBF"/>
    <w:rsid w:val="00BE7BB8"/>
    <w:rsid w:val="00C21588"/>
    <w:rsid w:val="00C24C9E"/>
    <w:rsid w:val="00C61212"/>
    <w:rsid w:val="00C80533"/>
    <w:rsid w:val="00CA397F"/>
    <w:rsid w:val="00CA78CE"/>
    <w:rsid w:val="00CC191B"/>
    <w:rsid w:val="00CC7F2E"/>
    <w:rsid w:val="00CD7773"/>
    <w:rsid w:val="00CF7541"/>
    <w:rsid w:val="00D6348B"/>
    <w:rsid w:val="00D766CF"/>
    <w:rsid w:val="00D80E8B"/>
    <w:rsid w:val="00D828EE"/>
    <w:rsid w:val="00DA3D2C"/>
    <w:rsid w:val="00DA7920"/>
    <w:rsid w:val="00DB4C39"/>
    <w:rsid w:val="00DB603E"/>
    <w:rsid w:val="00DB72FB"/>
    <w:rsid w:val="00DD451B"/>
    <w:rsid w:val="00DE0BB3"/>
    <w:rsid w:val="00DE46A2"/>
    <w:rsid w:val="00E1170E"/>
    <w:rsid w:val="00E11C7D"/>
    <w:rsid w:val="00E165E2"/>
    <w:rsid w:val="00E44012"/>
    <w:rsid w:val="00E514DC"/>
    <w:rsid w:val="00E54827"/>
    <w:rsid w:val="00E67863"/>
    <w:rsid w:val="00E74B6E"/>
    <w:rsid w:val="00E97704"/>
    <w:rsid w:val="00EA4C57"/>
    <w:rsid w:val="00EB2980"/>
    <w:rsid w:val="00EB5C91"/>
    <w:rsid w:val="00EF04DB"/>
    <w:rsid w:val="00F049BD"/>
    <w:rsid w:val="00F04D85"/>
    <w:rsid w:val="00F34199"/>
    <w:rsid w:val="00F603A8"/>
    <w:rsid w:val="00F61A0D"/>
    <w:rsid w:val="00F71F4F"/>
    <w:rsid w:val="00F76409"/>
    <w:rsid w:val="00F77708"/>
    <w:rsid w:val="00F82819"/>
    <w:rsid w:val="00F92A14"/>
    <w:rsid w:val="00FC5E44"/>
    <w:rsid w:val="00FC73F5"/>
    <w:rsid w:val="00FE46CE"/>
    <w:rsid w:val="00FF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5F02530"/>
  <w15:docId w15:val="{72A81BD7-0775-4560-9FB0-FF52D07E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86F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9786F"/>
    <w:pPr>
      <w:ind w:right="-240"/>
    </w:pPr>
    <w:rPr>
      <w:rFonts w:ascii="Palatino" w:hAnsi="Palatino"/>
      <w:szCs w:val="20"/>
    </w:rPr>
  </w:style>
  <w:style w:type="paragraph" w:styleId="BodyTextIndent2">
    <w:name w:val="Body Text Indent 2"/>
    <w:basedOn w:val="Normal"/>
    <w:rsid w:val="0069786F"/>
    <w:pPr>
      <w:ind w:left="142" w:hanging="142"/>
      <w:jc w:val="both"/>
    </w:pPr>
    <w:rPr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6978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9786F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9786F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69786F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7D3D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F92A14"/>
    <w:rPr>
      <w:sz w:val="24"/>
      <w:szCs w:val="24"/>
      <w:lang w:val="en-GB" w:eastAsia="en-US"/>
    </w:rPr>
  </w:style>
  <w:style w:type="character" w:customStyle="1" w:styleId="FooterChar">
    <w:name w:val="Footer Char"/>
    <w:link w:val="Footer"/>
    <w:uiPriority w:val="99"/>
    <w:rsid w:val="009D7FC3"/>
    <w:rPr>
      <w:sz w:val="24"/>
      <w:szCs w:val="24"/>
      <w:lang w:val="en-GB" w:eastAsia="en-US"/>
    </w:rPr>
  </w:style>
  <w:style w:type="character" w:styleId="Hyperlink">
    <w:name w:val="Hyperlink"/>
    <w:rsid w:val="009D7FC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6531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170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3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Local%20Settings\Temporary%20Internet%20Files\OLK2C\ugovor%20o%20pruzanju%20uslug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34FD5-7DB5-4B87-A094-7E4B5EF94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ugovor o pruzanju usluga.dot</Template>
  <TotalTime>4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Trgovačko društvo "AB" d</vt:lpstr>
      <vt:lpstr>Trgovačko društvo "AB" d</vt:lpstr>
    </vt:vector>
  </TitlesOfParts>
  <Company>Microsoft</Company>
  <LinksUpToDate>false</LinksUpToDate>
  <CharactersWithSpaces>2126</CharactersWithSpaces>
  <SharedDoc>false</SharedDoc>
  <HLinks>
    <vt:vector size="12" baseType="variant">
      <vt:variant>
        <vt:i4>23789854</vt:i4>
      </vt:variant>
      <vt:variant>
        <vt:i4>6</vt:i4>
      </vt:variant>
      <vt:variant>
        <vt:i4>0</vt:i4>
      </vt:variant>
      <vt:variant>
        <vt:i4>5</vt:i4>
      </vt:variant>
      <vt:variant>
        <vt:lpwstr>../../Poduzetnički impuls 2013. - I. ciklus/Ugovori/Ugovori mali pot 2012/JOB 2010/Tekstil javni natječaj 2010/Ugovori i dokumentacija/Snimka stanja/Krzno - projekt/goran@kober-consulto.hr</vt:lpwstr>
      </vt:variant>
      <vt:variant>
        <vt:lpwstr/>
      </vt:variant>
      <vt:variant>
        <vt:i4>17826057</vt:i4>
      </vt:variant>
      <vt:variant>
        <vt:i4>0</vt:i4>
      </vt:variant>
      <vt:variant>
        <vt:i4>0</vt:i4>
      </vt:variant>
      <vt:variant>
        <vt:i4>5</vt:i4>
      </vt:variant>
      <vt:variant>
        <vt:lpwstr>../../Poduzetnički impuls 2013. - I. ciklus/Ugovori/Ugovori mali pot 2012/JOB 2010/Tekstil javni natječaj 2010/Ugovori i dokumentacija/Snimka stanja/Krzno - projekt/www.kober-consulto.hr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Trgovačko društvo "AB" d</dc:title>
  <dc:creator>EAN CROATIA</dc:creator>
  <cp:lastModifiedBy>Maja Galeković</cp:lastModifiedBy>
  <cp:revision>5</cp:revision>
  <cp:lastPrinted>2018-08-27T12:39:00Z</cp:lastPrinted>
  <dcterms:created xsi:type="dcterms:W3CDTF">2022-10-03T10:56:00Z</dcterms:created>
  <dcterms:modified xsi:type="dcterms:W3CDTF">2022-10-31T10:41:00Z</dcterms:modified>
</cp:coreProperties>
</file>